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796521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1.686,18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19.818,80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21.504,98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77.549,35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5.042,03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5.441,09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45.000,00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133.032,47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58.994,59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2.298,74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77.129,38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3.385,00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7.276,13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327,50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149.411,34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33.124,40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14.633,80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1.800,00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1.999,86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51.952,06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7.920,39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5.165,09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3.954,00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17.039,48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32.976,69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3.245,53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10.670,89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46.893,11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86.918,53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5.975,22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8.117,79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101.011,54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47.061,32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47.061,32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4.987,56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5.109,56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5.549,54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7.397,70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4.759,93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8.025,16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25.732,33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295.235,10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32.881,50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190.344,92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60.309,88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7.276,13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12.306,66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598.748,19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57.345,81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3.674,01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4.481,73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585,00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66.086,55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57.345,81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3.674,01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4.481,73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585,00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66.086,55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11.719,62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32.544,30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2.422,08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46.686,00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30.625,96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27.432,21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16.317,64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74.375,81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146.358,97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146.358,97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188.704,55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59.976,51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18.739,72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267.420,78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16.279,51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1.238,40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17.517,91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16.279,51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1.238,40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17.517,91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37.399,70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4.605,72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42.005,42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37.399,70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4.605,72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42.005,42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326,96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326,96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326,96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326,96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14.410,49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14.410,49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254.249,99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254.266,49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11.704,43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13.100,44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24.804,87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16,50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280.534,91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13.100,44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293.651,85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54.452,64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3.692,12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114.437,46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25.054,40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1.614,00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199.770,62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54.452,64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3.692,12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114.437,46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25.054,40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1.614,00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199.770,62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2.752,00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2.752,00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2.752,00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2.752,00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78.968,41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92.168,41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59.091,74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59.091,74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36.705,80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559,53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37.265,33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3.219,24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3.219,24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4.488,48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4.488,48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23.804,82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1.758,64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233,63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7.343,00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297,00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33.437,09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9.440,27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2.748,84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12.189,11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23.804,82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1.758,64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59.579,70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153.670,40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2.748,84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297,00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241.859,40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41,32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41,32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41,32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41,32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796521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796521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796521" w:rsidP="00CA5899">
            <w:pPr>
              <w:rPr>
                <w:b/>
                <w:sz w:val="6"/>
                <w:szCs w:val="6"/>
              </w:rPr>
            </w:pPr>
          </w:p>
          <w:p w:rsidR="00EC36EC" w:rsidRDefault="00796521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796521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796521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796521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796521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796521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796521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796521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796521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796521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430.838,37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42.022,77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892.089,44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278.508,51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71.525,25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14.802,66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796521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796521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1.730.181,00</w:t>
            </w:r>
          </w:p>
        </w:tc>
      </w:tr>
    </w:tbl>
    <w:p w:rsidR="00796521" w:rsidRDefault="00796521"/>
    <w:sectPr w:rsidR="00796521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521" w:rsidRDefault="00796521">
      <w:r>
        <w:separator/>
      </w:r>
    </w:p>
  </w:endnote>
  <w:endnote w:type="continuationSeparator" w:id="0">
    <w:p w:rsidR="00796521" w:rsidRDefault="0079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521" w:rsidRDefault="00796521">
      <w:r>
        <w:separator/>
      </w:r>
    </w:p>
  </w:footnote>
  <w:footnote w:type="continuationSeparator" w:id="0">
    <w:p w:rsidR="00796521" w:rsidRDefault="00796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796521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796521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IMPEGNI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796521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796521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4A37CE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796521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437EA3"/>
    <w:rsid w:val="004A37CE"/>
    <w:rsid w:val="00796521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55F25F-BA71-4815-BB58-CAFED616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4</Pages>
  <Words>1747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2019-04-17T08:06:00Z</dcterms:created>
  <dcterms:modified xsi:type="dcterms:W3CDTF">2019-04-17T08:06:00Z</dcterms:modified>
</cp:coreProperties>
</file>